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F07" w:rsidRDefault="00114F07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14F07" w:rsidRDefault="00114F07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114F07" w:rsidRDefault="00114F07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328</w:t>
      </w:r>
    </w:p>
    <w:p w:rsidR="00114F07" w:rsidRDefault="00114F07" w:rsidP="00426D8B">
      <w:pPr>
        <w:jc w:val="both"/>
        <w:rPr>
          <w:sz w:val="28"/>
          <w:szCs w:val="28"/>
        </w:rPr>
      </w:pPr>
    </w:p>
    <w:p w:rsidR="00114F07" w:rsidRDefault="00114F07" w:rsidP="00426D8B">
      <w:pPr>
        <w:jc w:val="center"/>
        <w:rPr>
          <w:b/>
          <w:sz w:val="28"/>
          <w:szCs w:val="28"/>
        </w:rPr>
      </w:pPr>
      <w:r w:rsidRPr="00426D8B">
        <w:rPr>
          <w:b/>
          <w:sz w:val="28"/>
          <w:szCs w:val="28"/>
        </w:rPr>
        <w:t>Основной список кандидатов в присяжные заседатели</w:t>
      </w:r>
    </w:p>
    <w:p w:rsidR="00114F07" w:rsidRDefault="00114F07" w:rsidP="00FA73D4">
      <w:pPr>
        <w:jc w:val="center"/>
        <w:rPr>
          <w:b/>
          <w:sz w:val="28"/>
          <w:szCs w:val="28"/>
        </w:rPr>
      </w:pPr>
      <w:r w:rsidRPr="00426D8B">
        <w:rPr>
          <w:b/>
          <w:sz w:val="28"/>
          <w:szCs w:val="28"/>
        </w:rPr>
        <w:t>Дивеевского районного суда Нижегородской области</w:t>
      </w:r>
    </w:p>
    <w:p w:rsidR="00114F07" w:rsidRDefault="00114F07" w:rsidP="00FA73D4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"/>
        <w:gridCol w:w="1540"/>
        <w:gridCol w:w="1272"/>
        <w:gridCol w:w="1632"/>
        <w:gridCol w:w="584"/>
        <w:gridCol w:w="615"/>
        <w:gridCol w:w="1162"/>
        <w:gridCol w:w="3096"/>
        <w:gridCol w:w="1609"/>
        <w:gridCol w:w="778"/>
        <w:gridCol w:w="878"/>
        <w:gridCol w:w="1106"/>
      </w:tblGrid>
      <w:tr w:rsidR="00114F07" w:rsidRPr="007E0680" w:rsidTr="007E0680">
        <w:trPr>
          <w:divId w:val="740443217"/>
          <w:trHeight w:val="501"/>
        </w:trPr>
        <w:tc>
          <w:tcPr>
            <w:tcW w:w="174" w:type="pct"/>
            <w:vAlign w:val="center"/>
          </w:tcPr>
          <w:p w:rsidR="00114F07" w:rsidRPr="007E0680" w:rsidRDefault="00114F07" w:rsidP="005534C3">
            <w:pPr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п</w:t>
            </w:r>
            <w:r w:rsidRPr="007E0680">
              <w:rPr>
                <w:sz w:val="20"/>
                <w:szCs w:val="20"/>
              </w:rPr>
              <w:t>/п</w:t>
            </w:r>
          </w:p>
        </w:tc>
        <w:tc>
          <w:tcPr>
            <w:tcW w:w="521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430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552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197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Пол</w:t>
            </w:r>
          </w:p>
        </w:tc>
        <w:tc>
          <w:tcPr>
            <w:tcW w:w="208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 xml:space="preserve">Год </w:t>
            </w:r>
          </w:p>
        </w:tc>
        <w:tc>
          <w:tcPr>
            <w:tcW w:w="393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Почтовый</w:t>
            </w:r>
            <w:r w:rsidRPr="007E0680">
              <w:rPr>
                <w:b/>
                <w:bCs/>
                <w:sz w:val="20"/>
                <w:szCs w:val="20"/>
              </w:rPr>
              <w:br/>
              <w:t xml:space="preserve"> индекс </w:t>
            </w:r>
          </w:p>
        </w:tc>
        <w:tc>
          <w:tcPr>
            <w:tcW w:w="1047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Муниципальное образование,</w:t>
            </w:r>
            <w:r w:rsidRPr="007E0680">
              <w:rPr>
                <w:b/>
                <w:bCs/>
                <w:sz w:val="20"/>
                <w:szCs w:val="20"/>
              </w:rPr>
              <w:br/>
              <w:t xml:space="preserve"> населенный пункт </w:t>
            </w:r>
          </w:p>
        </w:tc>
        <w:tc>
          <w:tcPr>
            <w:tcW w:w="544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Улица</w:t>
            </w:r>
          </w:p>
        </w:tc>
        <w:tc>
          <w:tcPr>
            <w:tcW w:w="263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Дом</w:t>
            </w:r>
          </w:p>
        </w:tc>
        <w:tc>
          <w:tcPr>
            <w:tcW w:w="297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374" w:type="pct"/>
            <w:vAlign w:val="center"/>
          </w:tcPr>
          <w:p w:rsidR="00114F07" w:rsidRPr="007E0680" w:rsidRDefault="00114F07" w:rsidP="005534C3">
            <w:pPr>
              <w:jc w:val="center"/>
              <w:rPr>
                <w:b/>
                <w:bCs/>
                <w:sz w:val="20"/>
                <w:szCs w:val="20"/>
              </w:rPr>
            </w:pPr>
            <w:r w:rsidRPr="007E0680">
              <w:rPr>
                <w:b/>
                <w:bCs/>
                <w:sz w:val="20"/>
                <w:szCs w:val="20"/>
              </w:rPr>
              <w:t>Квартира</w:t>
            </w:r>
          </w:p>
        </w:tc>
      </w:tr>
      <w:tr w:rsidR="00114F07" w:rsidRPr="007E0680" w:rsidTr="007E0680">
        <w:trPr>
          <w:divId w:val="740443217"/>
          <w:trHeight w:val="601"/>
        </w:trPr>
        <w:tc>
          <w:tcPr>
            <w:tcW w:w="174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</w:t>
            </w:r>
          </w:p>
        </w:tc>
        <w:tc>
          <w:tcPr>
            <w:tcW w:w="521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Абрамов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Антон</w:t>
            </w:r>
          </w:p>
        </w:tc>
        <w:tc>
          <w:tcPr>
            <w:tcW w:w="552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 w:rsidP="005534C3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DF2B46">
        <w:trPr>
          <w:divId w:val="740443217"/>
          <w:trHeight w:val="46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Абрамова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Абрамова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Альбина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Абронина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Авдеев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Игорь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Авдошин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Автомонов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Агеева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Вера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Агеева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Азовкина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Акопян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Аксенова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120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866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Екатерина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Анашкина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Андронова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Федоровна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Андрюкова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Аношин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Аношина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Апарина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Павловна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Апрятин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Арабян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Артеменко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Артемов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Артёмов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Артемова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1094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Артюхова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Архипкин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Архипкина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Архипкина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Архипов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Денис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Архипов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Федорович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Архипова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Арыков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Арыкова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Альбина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Равильевна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divId w:val="740443217"/>
          <w:trHeight w:val="91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Афанасьева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Афиногенова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Афонина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Таисия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Степановна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Бабуркин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Бабуркина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Бабуркина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Бадмаева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Юлия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Байков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Бакланов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Трофимович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Баксанова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Балакина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Григорьевна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Баландин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Баландин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Баландин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Баландина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Балашова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Вера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Балуев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Балуева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Балымова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Баранова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Баранова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divId w:val="740443217"/>
          <w:trHeight w:val="107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Баринова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Баринова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divId w:val="740443217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Басманова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Елизавета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114F07" w:rsidRPr="00AB7329" w:rsidRDefault="00114F07" w:rsidP="00AB7329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"/>
        <w:gridCol w:w="516"/>
        <w:gridCol w:w="1540"/>
        <w:gridCol w:w="1270"/>
        <w:gridCol w:w="1632"/>
        <w:gridCol w:w="582"/>
        <w:gridCol w:w="616"/>
        <w:gridCol w:w="1161"/>
        <w:gridCol w:w="3095"/>
        <w:gridCol w:w="1608"/>
        <w:gridCol w:w="779"/>
        <w:gridCol w:w="877"/>
        <w:gridCol w:w="1105"/>
      </w:tblGrid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Басова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Беженцев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Беженцев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Беженцева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Безбородова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Безрукова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Бекетова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Бекмешова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Григорьевна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79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Белинова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Белкина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127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Бельдюгина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105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Белякова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Антонина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Григорьевна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Беляшова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Березкин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Берекина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Бессонов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Бессонова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89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Блажнов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Блажнова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Блохина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1252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Бобкова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Бобкова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Бобкова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Большакова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116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Бондаренко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Степанович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1064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Борискина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99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Борисков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58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127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Боровикова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Боровкова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Бородина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127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Бортник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Оксана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Вадимовна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109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Ботин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Ботин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Ботин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Ботина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Ботина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Бочарникова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Брежнева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Брусова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Бударагина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Федоровна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1073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Будкина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978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119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Букарев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Константинович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1089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Букарева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Буланкин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Буланкин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Буланкина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Юлия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Бурмистрова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Жанна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trHeight w:val="894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Тамара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Бутов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Геннадьевич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Бутов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Геннадьевич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Бутусова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129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Буянов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Быков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Геннадий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127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Быкова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Быкова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Витальевна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127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Бырлова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Быстров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Вадеев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Кирилл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Вадеева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Ваньков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Ваньков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645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139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Ванькова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Людмила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trHeight w:val="330"/>
        </w:trPr>
        <w:tc>
          <w:tcPr>
            <w:tcW w:w="174" w:type="pct"/>
            <w:gridSpan w:val="2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Ваняева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Вахрушева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Алла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Вдовин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Верещагин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Вилкова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Вишнякова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Власов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Войнова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Волгина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149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Волгина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Волков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15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Воробьева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116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Гайнов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Гайнов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Галанин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Ганюшкина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Зинаида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Гарин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Гарина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159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Гвоздева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Генералова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Глазов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Глазов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Глазова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Глазова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Глазунова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Глушков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Глущенко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Геннадий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Глущенко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Лариса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169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Гнидина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Анастасия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Гнидина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Гобушин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Голишников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Голишникова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Голишникова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Головизнина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Голубкова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Юлия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Горбачева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Гординская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179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Горина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Горьков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Горькова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Горькова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Грахов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Грачев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Гребёнкина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Григоренкова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Грицкова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Гришин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Виталий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189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Гришина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Гусейнова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3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Гусенкова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Павловна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Данилова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Дарьина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Дворянинова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Демидова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Дикалова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Докторов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Докторов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199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Докторова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1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Доронин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Дудоров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Дудорова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Дудорова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Душкина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Таисия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Дьячков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Евдокимов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Егорова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Егорова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209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Егорова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Егорова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Олеся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Елисеев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Денис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Елисеева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Емельянов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Емельянова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Емельянова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Еричев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Еричева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Еричева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219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Ермакова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Ермакова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Вера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Ермократьев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Ерунов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Есипенко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Еськин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Еськин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Еськина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Ефремова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Живодеров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229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Живодерова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Жирнова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Жирякова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Жоголева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69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Жукарина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Забродин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Забродин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Забродин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Заволокин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Запевалов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239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Захарова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249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Леонидовна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Земсков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Земскова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Зиякаева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Зиякаева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Золотов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Зубкова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Зуев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Зуева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39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259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Зуева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Лариса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Зуйкова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Зыков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Зыкова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Максим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Леонидовна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8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Игошина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269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Ильясов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Игорь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Мамадиёрович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Ильясова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10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Илюшина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Интяпина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Ионова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Константиновна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Исаев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Исаев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Исаева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Исаева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Каганова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279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Казаков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6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Казакова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Казакова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Казанцев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Казанцев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Казаченко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24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Кайнова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Калашнева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Калентьев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Камардина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289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Карасева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Федоровна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Карпов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Вячеслав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Карпов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Витальевич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Карпова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Карпушов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71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Карпушова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Каштанова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Каштанова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Каштанова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Квитко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299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Керимова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Кирдяшкина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Афанасьевна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25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Кирьянов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Киселев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Киселев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Киселев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Киселева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Киселёва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Кислова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Кистанов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309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Климашов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Павлович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Климашова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Климов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Игорь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Клокова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Клюканов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Клюканов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Вячеслав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Клюканова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Козлова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22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Козлова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Козлова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Оксана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319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Козюков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Аркадьевич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Козюков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Игорь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Козюкова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96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Колганов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9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Колганова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65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Колганова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Колесова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46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Колмыков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Колотовкина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Кольчатова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329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Конкова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Коноплев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Корнилова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Коробкова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Коробов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Коробова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56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Королев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Федорович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Королева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Королева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Королева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339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Коротяев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Коротяева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Коршунова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Алла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Косенков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Косенкова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Костюков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Котов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Котюсова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6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Котяшова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Котяшова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349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Кочетков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Кочкин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Креминская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Оксана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Кривова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Кристева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Вероника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Константиновна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Криулин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Криулина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59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Крохина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8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Кручинин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Кугаевских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359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Кузнецов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Кузнецова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Олеся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Кузнецова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Кристина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Андреевна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Кузнецова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4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Куклев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Кулаков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Игоревич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Кулакова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Леонидовна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Куракин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137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Куренкова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Лаврова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369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Лапшин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Лапшина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Лачина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Зоя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Геннадиевна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Лашманова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Вера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Лебедева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Левцова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Линёва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8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Липшева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Альбина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Лисанова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Лобанов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Игоревич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379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Лобачев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Борисович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Лобачёв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Максим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Ломейко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Ломейко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Луковецкая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Луковкина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Луконькина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Лысак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Львова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64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Лядова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389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Майоров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8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Малынин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Малынин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7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Малынина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Малышев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Малышев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Малышева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Диана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Малышева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399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Малькова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Малькова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Вадимовна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Мамаева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Марагина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Марьям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Сафаровна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Марунина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Константиновна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Маслов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Матросенко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Георгий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9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Матюшина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157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409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Махотина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Медведкина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Меликова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Вячеславовна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Мизеркова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Минчак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Дмитриевич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Миронова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Модин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Модина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Молчанов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Константин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Эдуардович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419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Эдуард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Монина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Мордвина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Мордвина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Антонина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Морозов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Москалев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Москалев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Музыкина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Мурзина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Вера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Мурзина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429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Мутовкина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Назарова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Зинаида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Недорезов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Константинович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Несмелова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Николаев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Никольская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Образумов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Образумов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Образумов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Образумова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439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Ожередова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Ометова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Антонина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Омётова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Орешкин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Вадим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3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Орлов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Орлова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Остапец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Офицеров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Офицерова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Офицерова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449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Палагина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Панькин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Паршин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Паршин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Паршина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Першин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Платонов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Подуздов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Леонидович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Поздеева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3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459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Пономарев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Потапов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Денис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2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Потлов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Привалов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Константинович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Пронин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Пронин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Григорий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Пунин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Пушкарев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9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Пушкова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Пушкова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469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Рабышкова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Разгуляев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194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Рогожина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Родникова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Вячеславовна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Рожкова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Рожнов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0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Розин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Романова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Румянцева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Русеева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479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Русеева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Анастасия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Рыбина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Рябова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Саввина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Саввина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Савельева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Жанна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Савина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Савинкина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Сализяновна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Сазонова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Самохина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489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Самсонова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Сапунков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Владислав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Сапункова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Сафронов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Сафронова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Свинцов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Севастьянов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Виталий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Селиванова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Семашкина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Олеся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Сенягина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Серафимовна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499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Вадим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Сивков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Сидорова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Скокова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Скокова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Скоморохова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Скороходов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9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Скотникова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Смелянец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Смирнова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Петровна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509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Смоляков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27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Соловьева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Солодовникова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Соляева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Сомцов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Сомцова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Струков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Струков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Стюков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Суркова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519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Суров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Артем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Сухов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Сыров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Сырова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Сырова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Сырова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Сычугов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Сычугов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Таирова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7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Татурина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Софья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Вениаминовна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79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529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Титов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Тришин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Тришина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Трошкина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Трошкина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Трушин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77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Туряев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Тучин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Сергеевич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Тучин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Тучина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539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Тюренкова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Уланова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Ульшина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Устимов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Устимова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Утенков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Уткин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Ухалкина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Уханова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Фатина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974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549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Федоров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Федяков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Георгий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Филимонов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Федор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Филимонов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Филимонова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Филиных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Фильцына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Фирстов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Фомичева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Валерьевна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Фомичева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559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Харитонова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Наталия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3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Харитонова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Екатерина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Харламова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Харькова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Храмова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Царьков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Циновник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Цыбаков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Цыбина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Цыбуцынинна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Ильинична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569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Цыпленков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Цыпленкова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Чебанов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Чернов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Чернова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Чернова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Чудаков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Игорь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Чуманкина 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Чураков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Чучалин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579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Шамшина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Шевлягина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Шереметьев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56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Шестаков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Шестаков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57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Шестакова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93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Шестакова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Шешенин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Шешенин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Илья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Шешенина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589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Широков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Ширхонин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1058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591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Шифанов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782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592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Шифанова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5534C3">
        <w:trPr>
          <w:gridBefore w:val="1"/>
          <w:trHeight w:val="88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593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Шифанова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Павловна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127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594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Шоров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595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Щербакова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596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Юлин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Вадим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597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Юлин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330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598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Ятунин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599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Ятунин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  <w:tr w:rsidR="00114F07" w:rsidRPr="007E0680" w:rsidTr="007E0680">
        <w:trPr>
          <w:gridBefore w:val="1"/>
          <w:trHeight w:val="645"/>
        </w:trPr>
        <w:tc>
          <w:tcPr>
            <w:tcW w:w="1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600</w:t>
            </w:r>
          </w:p>
        </w:tc>
        <w:tc>
          <w:tcPr>
            <w:tcW w:w="521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Ятунина</w:t>
            </w:r>
          </w:p>
        </w:tc>
        <w:tc>
          <w:tcPr>
            <w:tcW w:w="430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  <w:r w:rsidRPr="007E0680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114F07" w:rsidRPr="007E0680" w:rsidRDefault="00114F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114F07" w:rsidRPr="005534C3" w:rsidRDefault="00114F07" w:rsidP="005534C3">
      <w:pPr>
        <w:jc w:val="both"/>
        <w:rPr>
          <w:sz w:val="28"/>
          <w:szCs w:val="28"/>
        </w:rPr>
      </w:pPr>
    </w:p>
    <w:sectPr w:rsidR="00114F07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F07" w:rsidRDefault="00114F07">
      <w:r>
        <w:separator/>
      </w:r>
    </w:p>
  </w:endnote>
  <w:endnote w:type="continuationSeparator" w:id="0">
    <w:p w:rsidR="00114F07" w:rsidRDefault="00114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F07" w:rsidRDefault="00114F07">
      <w:r>
        <w:separator/>
      </w:r>
    </w:p>
  </w:footnote>
  <w:footnote w:type="continuationSeparator" w:id="0">
    <w:p w:rsidR="00114F07" w:rsidRDefault="00114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07" w:rsidRDefault="00114F07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4F07" w:rsidRDefault="00114F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07" w:rsidRDefault="00114F07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114F07" w:rsidRDefault="00114F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105CE6"/>
    <w:rsid w:val="00106830"/>
    <w:rsid w:val="00112B11"/>
    <w:rsid w:val="00114F07"/>
    <w:rsid w:val="00136E28"/>
    <w:rsid w:val="00154A78"/>
    <w:rsid w:val="00175497"/>
    <w:rsid w:val="002101AC"/>
    <w:rsid w:val="00265B15"/>
    <w:rsid w:val="00266151"/>
    <w:rsid w:val="00280D20"/>
    <w:rsid w:val="00284768"/>
    <w:rsid w:val="002A0320"/>
    <w:rsid w:val="002E6660"/>
    <w:rsid w:val="00312857"/>
    <w:rsid w:val="00355E58"/>
    <w:rsid w:val="003E6AD1"/>
    <w:rsid w:val="00403FD2"/>
    <w:rsid w:val="004144FF"/>
    <w:rsid w:val="00426D8B"/>
    <w:rsid w:val="00441C19"/>
    <w:rsid w:val="00444069"/>
    <w:rsid w:val="004B10E9"/>
    <w:rsid w:val="0051619E"/>
    <w:rsid w:val="005217D1"/>
    <w:rsid w:val="00544100"/>
    <w:rsid w:val="00551147"/>
    <w:rsid w:val="005534C3"/>
    <w:rsid w:val="005617FD"/>
    <w:rsid w:val="00566EFA"/>
    <w:rsid w:val="005756E3"/>
    <w:rsid w:val="0058100F"/>
    <w:rsid w:val="0058648F"/>
    <w:rsid w:val="005B6F10"/>
    <w:rsid w:val="005E118D"/>
    <w:rsid w:val="00624231"/>
    <w:rsid w:val="006709AD"/>
    <w:rsid w:val="00670C13"/>
    <w:rsid w:val="00670ED0"/>
    <w:rsid w:val="00751BD8"/>
    <w:rsid w:val="007809F5"/>
    <w:rsid w:val="00790F49"/>
    <w:rsid w:val="007B41DF"/>
    <w:rsid w:val="007E0680"/>
    <w:rsid w:val="007F24CC"/>
    <w:rsid w:val="00870A53"/>
    <w:rsid w:val="008D53CF"/>
    <w:rsid w:val="00900B5A"/>
    <w:rsid w:val="00915E48"/>
    <w:rsid w:val="00A5274C"/>
    <w:rsid w:val="00A53E9A"/>
    <w:rsid w:val="00A65DF2"/>
    <w:rsid w:val="00A76564"/>
    <w:rsid w:val="00A847C8"/>
    <w:rsid w:val="00A9438A"/>
    <w:rsid w:val="00A973D7"/>
    <w:rsid w:val="00AB7329"/>
    <w:rsid w:val="00AE1C03"/>
    <w:rsid w:val="00AF2EBD"/>
    <w:rsid w:val="00B97F1A"/>
    <w:rsid w:val="00BB0C07"/>
    <w:rsid w:val="00BB6503"/>
    <w:rsid w:val="00C50F30"/>
    <w:rsid w:val="00C52ED7"/>
    <w:rsid w:val="00C57864"/>
    <w:rsid w:val="00C66ADB"/>
    <w:rsid w:val="00C8394C"/>
    <w:rsid w:val="00CC4954"/>
    <w:rsid w:val="00CC5D96"/>
    <w:rsid w:val="00CC685A"/>
    <w:rsid w:val="00D15AD4"/>
    <w:rsid w:val="00D50B12"/>
    <w:rsid w:val="00D70C75"/>
    <w:rsid w:val="00D75FE7"/>
    <w:rsid w:val="00D77E71"/>
    <w:rsid w:val="00D84631"/>
    <w:rsid w:val="00DB427B"/>
    <w:rsid w:val="00DF2B46"/>
    <w:rsid w:val="00E11CE1"/>
    <w:rsid w:val="00E37299"/>
    <w:rsid w:val="00E45AE2"/>
    <w:rsid w:val="00E72726"/>
    <w:rsid w:val="00E72746"/>
    <w:rsid w:val="00E76819"/>
    <w:rsid w:val="00EC716B"/>
    <w:rsid w:val="00ED3829"/>
    <w:rsid w:val="00F06C78"/>
    <w:rsid w:val="00F25D9A"/>
    <w:rsid w:val="00F31482"/>
    <w:rsid w:val="00F61B17"/>
    <w:rsid w:val="00F64D7A"/>
    <w:rsid w:val="00F66096"/>
    <w:rsid w:val="00F73102"/>
    <w:rsid w:val="00FA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rFonts w:eastAsia="Calibri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imes New Roman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44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41</Pages>
  <Words>3736</Words>
  <Characters>21296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3</cp:revision>
  <dcterms:created xsi:type="dcterms:W3CDTF">2022-03-11T06:00:00Z</dcterms:created>
  <dcterms:modified xsi:type="dcterms:W3CDTF">2022-03-11T06:01:00Z</dcterms:modified>
</cp:coreProperties>
</file>